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376C" w:rsidR="00B92B86" w:rsidP="0049749B" w:rsidRDefault="00B92B86" w14:paraId="1b172a7" w14:textId="1b172a7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83376C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83376C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83376C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83376C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83376C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83376C" w:rsidR="00340399" w:rsidTr="001D0E8B">
        <w:trPr>
          <w:jc w:val="right"/>
        </w:trPr>
        <w:tc>
          <w:tcPr>
            <w:tcW w:w="4320" w:type="dxa"/>
          </w:tcPr>
          <w:p w:rsidRPr="0083376C" w:rsidR="00340399" w:rsidP="00271B6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83376C">
              <w:rPr>
                <w:rFonts w:ascii="Arial" w:hAnsi="Arial" w:cs="Arial"/>
              </w:rPr>
              <w:t>Poslovni b</w:t>
            </w:r>
            <w:r w:rsidRPr="0083376C" w:rsidR="0092437B">
              <w:rPr>
                <w:rFonts w:ascii="Arial" w:hAnsi="Arial" w:cs="Arial"/>
              </w:rPr>
              <w:t xml:space="preserve">roj: </w:t>
            </w:r>
            <w:r w:rsidRPr="0083376C" w:rsidR="00797FF7">
              <w:rPr>
                <w:rFonts w:ascii="Arial" w:hAnsi="Arial" w:cs="Arial"/>
              </w:rPr>
              <w:t>1</w:t>
            </w:r>
            <w:r w:rsidRPr="0083376C" w:rsidR="00DD3653">
              <w:rPr>
                <w:rFonts w:ascii="Arial" w:hAnsi="Arial" w:cs="Arial"/>
              </w:rPr>
              <w:t>0</w:t>
            </w:r>
            <w:r w:rsidRPr="0083376C">
              <w:rPr>
                <w:rFonts w:ascii="Arial" w:hAnsi="Arial" w:cs="Arial"/>
              </w:rPr>
              <w:t xml:space="preserve"> </w:t>
            </w:r>
            <w:r w:rsidRPr="0083376C" w:rsidR="00F65D4C">
              <w:rPr>
                <w:rFonts w:ascii="Arial" w:hAnsi="Arial" w:cs="Arial"/>
              </w:rPr>
              <w:t>St</w:t>
            </w:r>
            <w:r w:rsidRPr="0083376C" w:rsidR="0092437B">
              <w:rPr>
                <w:rFonts w:ascii="Arial" w:hAnsi="Arial" w:cs="Arial"/>
              </w:rPr>
              <w:t>-</w:t>
            </w:r>
            <w:r w:rsidRPr="0083376C" w:rsidR="003C26F5">
              <w:rPr>
                <w:rFonts w:ascii="Arial" w:hAnsi="Arial" w:cs="Arial"/>
              </w:rPr>
              <w:t>1</w:t>
            </w:r>
            <w:r w:rsidRPr="0083376C" w:rsidR="006F31E3">
              <w:rPr>
                <w:rFonts w:ascii="Arial" w:hAnsi="Arial" w:cs="Arial"/>
              </w:rPr>
              <w:t>06</w:t>
            </w:r>
            <w:r w:rsidRPr="0083376C" w:rsidR="00340399">
              <w:rPr>
                <w:rFonts w:ascii="Arial" w:hAnsi="Arial" w:cs="Arial"/>
              </w:rPr>
              <w:t>/</w:t>
            </w:r>
            <w:r w:rsidRPr="0083376C" w:rsidR="00937C8E">
              <w:rPr>
                <w:rFonts w:ascii="Arial" w:hAnsi="Arial" w:cs="Arial"/>
              </w:rPr>
              <w:t>202</w:t>
            </w:r>
            <w:r w:rsidRPr="0083376C" w:rsidR="004C2CAA">
              <w:rPr>
                <w:rFonts w:ascii="Arial" w:hAnsi="Arial" w:cs="Arial"/>
              </w:rPr>
              <w:t>4</w:t>
            </w:r>
            <w:r w:rsidRPr="0083376C" w:rsidR="00340399">
              <w:rPr>
                <w:rFonts w:ascii="Arial" w:hAnsi="Arial" w:cs="Arial"/>
              </w:rPr>
              <w:t>-</w:t>
            </w:r>
            <w:r w:rsidRPr="0083376C" w:rsidR="00271B6D">
              <w:rPr>
                <w:rFonts w:ascii="Arial" w:hAnsi="Arial" w:cs="Arial"/>
              </w:rPr>
              <w:t>9</w:t>
            </w:r>
          </w:p>
        </w:tc>
      </w:tr>
    </w:tbl>
    <w:p w:rsidRPr="0083376C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3376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3376C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83376C" w:rsidR="006F31E3" w:rsidP="00F65D4C" w:rsidRDefault="006F31E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AUTOMOBILI NENO j.d.o.o., Goričan, Cvijetna 37, OIB:60435260284</w:t>
      </w: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83376C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83376C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83376C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83376C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83376C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83376C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83376C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83376C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3376C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83376C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83376C" w:rsidR="00F65D4C" w:rsidP="00F65D4C" w:rsidRDefault="0072795D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za dužnika: </w:t>
      </w:r>
      <w:r w:rsidRPr="0083376C" w:rsidR="00574695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83376C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83376C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>pristupili uredno pozvani predstavnik predlagatelja Financijske agencije</w:t>
      </w:r>
      <w:r w:rsidRPr="0083376C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83376C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83376C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83376C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83376C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83376C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83376C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83376C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AUTOMOBILI NENO j.d.o.o., Goričan, Cvijetna 37, OIB:60435260284</w:t>
      </w:r>
      <w:r w:rsidRPr="0083376C">
        <w:rPr>
          <w:rFonts w:ascii="Arial" w:hAnsi="Arial" w:cs="Arial"/>
          <w:sz w:val="24"/>
          <w:szCs w:val="24"/>
        </w:rPr>
        <w:t>.</w:t>
      </w: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83376C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83376C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travnja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3376C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83376C" w:rsidR="004C2CAA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83376C" w:rsidR="0072795D">
        <w:rPr>
          <w:rFonts w:ascii="Arial" w:hAnsi="Arial" w:eastAsia="Times New Roman" w:cs="Arial"/>
          <w:sz w:val="24"/>
          <w:szCs w:val="24"/>
          <w:lang w:eastAsia="hr-HR"/>
        </w:rPr>
        <w:t>59.610,18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3376C" w:rsidR="00574695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83376C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83376C" w:rsidR="006F31E3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83376C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83376C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83376C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3376C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3376C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1044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Pr="0083376C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 w:rsidR="004D643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Pr="0083376C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83376C" w:rsidR="00F61044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693926" w:rsidP="00693926" w:rsidRDefault="00F6104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>II.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Pr="0083376C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72795D" w:rsidP="00F65D4C" w:rsidRDefault="007279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83376C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83376C" w:rsidR="00F83F93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83376C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83376C" w:rsidR="00F83F93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83376C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83376C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83376C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3376C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83376C" w:rsidR="00797FF7" w:rsidTr="003F248B">
        <w:tc>
          <w:tcPr>
            <w:tcW w:w="3095" w:type="dxa"/>
            <w:shd w:val="clear" w:color="auto" w:fill="auto"/>
          </w:tcPr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83376C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76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76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83376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83376C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83376C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83376C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3376C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83376C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C1C2B" w:rsidP="00501147" w:rsidRDefault="005C1C2B">
      <w:pPr>
        <w:spacing w:after="0" w:line="240" w:lineRule="auto"/>
      </w:pPr>
      <w:r>
        <w:separator/>
      </w:r>
    </w:p>
  </w:endnote>
  <w:endnote w:type="continuationSeparator" w:id="0">
    <w:p w:rsidR="005C1C2B" w:rsidP="00501147" w:rsidRDefault="005C1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C1C2B" w:rsidP="00501147" w:rsidRDefault="005C1C2B">
      <w:pPr>
        <w:spacing w:after="0" w:line="240" w:lineRule="auto"/>
      </w:pPr>
      <w:r>
        <w:separator/>
      </w:r>
    </w:p>
  </w:footnote>
  <w:footnote w:type="continuationSeparator" w:id="0">
    <w:p w:rsidR="005C1C2B" w:rsidP="00501147" w:rsidRDefault="005C1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3376C">
      <w:rPr>
        <w:rFonts w:ascii="Arial" w:hAnsi="Arial" w:cs="Arial"/>
        <w:noProof/>
        <w:sz w:val="24"/>
        <w:szCs w:val="24"/>
      </w:rPr>
      <w:t>Poslovni broj: 10 St-106/2024-9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83376C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C68C4"/>
    <w:rsid w:val="001D152E"/>
    <w:rsid w:val="001D5D3B"/>
    <w:rsid w:val="001F6DF0"/>
    <w:rsid w:val="002144FF"/>
    <w:rsid w:val="002357F3"/>
    <w:rsid w:val="002361B6"/>
    <w:rsid w:val="00237FCE"/>
    <w:rsid w:val="00271B6D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3C26F5"/>
    <w:rsid w:val="00436D58"/>
    <w:rsid w:val="00440863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C2CAA"/>
    <w:rsid w:val="004D643F"/>
    <w:rsid w:val="004E1C60"/>
    <w:rsid w:val="004F4DBD"/>
    <w:rsid w:val="00501147"/>
    <w:rsid w:val="00510E6E"/>
    <w:rsid w:val="00521DEA"/>
    <w:rsid w:val="0055446B"/>
    <w:rsid w:val="00574695"/>
    <w:rsid w:val="00597D2F"/>
    <w:rsid w:val="005C0B84"/>
    <w:rsid w:val="005C1C2B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974B9"/>
    <w:rsid w:val="006D4300"/>
    <w:rsid w:val="006D5479"/>
    <w:rsid w:val="006F31E3"/>
    <w:rsid w:val="006F4B52"/>
    <w:rsid w:val="00701D1D"/>
    <w:rsid w:val="00702B49"/>
    <w:rsid w:val="007231CA"/>
    <w:rsid w:val="0072795D"/>
    <w:rsid w:val="00732BCA"/>
    <w:rsid w:val="00737642"/>
    <w:rsid w:val="00741600"/>
    <w:rsid w:val="00757A30"/>
    <w:rsid w:val="007802E2"/>
    <w:rsid w:val="0078776D"/>
    <w:rsid w:val="00793A31"/>
    <w:rsid w:val="007947AC"/>
    <w:rsid w:val="00797FF7"/>
    <w:rsid w:val="007A409A"/>
    <w:rsid w:val="007D0553"/>
    <w:rsid w:val="007E49A2"/>
    <w:rsid w:val="0082340B"/>
    <w:rsid w:val="00830DB3"/>
    <w:rsid w:val="00832BD4"/>
    <w:rsid w:val="0083376C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E1C22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6640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07D1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1044"/>
    <w:rsid w:val="00F65D4C"/>
    <w:rsid w:val="00F83F9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337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376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376C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376C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376C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12. travnja 2024.</izvorni_sadrzaj>
    <derivirana_varijabla naziv="DomainObject.StvarniPocetakDatum_1">12. travnja 2024.</derivirana_varijabla>
  </DomainObject.StvarniPocetakDatum>
  <DomainObject.StvarniZavrsetakDatum>
    <izvorni_sadrzaj>12. travnja 2024.</izvorni_sadrzaj>
    <derivirana_varijabla naziv="DomainObject.StvarniZavrsetakDatum_1">12. travnja 2024.</derivirana_varijabla>
  </DomainObject.StvarniZavrsetakDatum>
  <DomainObject.PlaniraniZavrsetakDatum>
    <izvorni_sadrzaj>12. travnja 2024.</izvorni_sadrzaj>
    <derivirana_varijabla naziv="DomainObject.PlaniraniZavrsetakDatum_1">12. travnja 2024.</derivirana_varijabla>
  </DomainObject.PlaniraniZavrsetakDatum>
  <DomainObject.PlaniraniPocetakDatum>
    <izvorni_sadrzaj>12. travnja 2024.</izvorni_sadrzaj>
    <derivirana_varijabla naziv="DomainObject.PlaniraniPocetakDatum_1">12. travnja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12. travnja 2024.</izvorni_sadrzaj>
    <derivirana_varijabla naziv="DomainObject.Zapisnik.DatumKreiranja_1">12.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St-106/2024-9</izvorni_sadrzaj>
    <derivirana_varijabla naziv="DomainObject.Zapisnik.Oznaka_1">St-106/2024-9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ožujka 2024.</izvorni_sadrzaj>
    <derivirana_varijabla naziv="DomainObject.Predmet.DatumIzradeOptuznogAkta_1">14. ožujka 2024.</derivirana_varijabla>
  </DomainObject.Predmet.DatumIzradeOptuznogAkta>
  <DomainObject.Predmet.DatumIzradeOptuznogAktaFormated>
    <izvorni_sadrzaj>14.3.2024.</izvorni_sadrzaj>
    <derivirana_varijabla naziv="DomainObject.Predmet.DatumIzradeOptuznogAktaFormated_1">14.3.2024.</derivirana_varijabla>
  </DomainObject.Predmet.DatumIzradeOptuznogAktaFormated>
  <DomainObject.Predmet.DatumOsnivanja>
    <izvorni_sadrzaj>15. ožujka 2024.</izvorni_sadrzaj>
    <derivirana_varijabla naziv="DomainObject.Predmet.DatumOsnivanja_1">15.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ožujka 2024.</izvorni_sadrzaj>
    <derivirana_varijabla naziv="DomainObject.Predmet.DatumPrimitkaOptuznogAkta_1">14.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St-106/2024</izvorni_sadrzaj>
    <derivirana_varijabla naziv="DomainObject.Predmet.OznakaBroj_1">St-106/2024</derivirana_varijabla>
  </DomainObject.Predmet.OznakaBroj>
  <DomainObject.Predmet.OznakaBrojOptuznogAkta>
    <izvorni_sadrzaj>04-06-24-1481</izvorni_sadrzaj>
    <derivirana_varijabla naziv="DomainObject.Predmet.OznakaBrojOptuznogAkta_1">04-06-24-1481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AUTOMOBILI NENO jednostavno društvo s ograničenom odgovornošću za trgovinu i ugostiteljstvo zastupanog po punomoćniku Adrijana Kalanjoš</izvorni_sadrzaj>
    <derivirana_varijabla naziv="DomainObject.Predmet.ProtustrankaFormated_1">  AUTOMOBILI NENO jednostavno društvo s ograničenom odgovornošću za trgovinu i ugostiteljstvo zastupanog po punomoćniku Adrijana Kalanjoš</derivirana_varijabla>
  </DomainObject.Predmet.ProtustrankaFormated>
  <DomainObject.Predmet.ProtustrankaFormatedOIB>
    <izvorni_sadrzaj>  AUTOMOBILI NENO jednostavno društvo s ograničenom odgovornošću za trgovinu i ugostiteljstvo, OIB 60435260284 zastupanog po punomoćniku Adrijana Kalanjoš</izvorni_sadrzaj>
    <derivirana_varijabla naziv="DomainObject.Predmet.ProtustrankaFormatedOIB_1">  AUTOMOBILI NENO jednostavno društvo s ograničenom odgovornošću za trgovinu i ugostiteljstvo, OIB 60435260284 zastupanog po punomoćniku Adrijana Kalanjoš</derivirana_varijabla>
  </DomainObject.Predmet.ProtustrankaFormatedOIB>
  <DomainObject.Predmet.ProtustrankaFormatedWithAdress>
    <izvorni_sadrzaj> AUTOMOBILI NENO jednostavno društvo s ograničenom odgovornošću za trgovinu i ugostiteljstvo, Cvijetna 37, 40320 Goričan zastupanog po punomoćniku Adrijana Kalanjoš</izvorni_sadrzaj>
    <derivirana_varijabla naziv="DomainObject.Predmet.ProtustrankaFormatedWithAdress_1"> AUTOMOBILI NENO jednostavno društvo s ograničenom odgovornošću za trgovinu i ugostiteljstvo, Cvijetna 37, 40320 Goričan zastupanog po punomoćniku Adrijana Kalanjoš</derivirana_varijabla>
  </DomainObject.Predmet.ProtustrankaFormatedWithAdress>
  <DomainObject.Predmet.ProtustrankaFormatedWithAdressOIB>
    <izvorni_sadrzaj> AUTOMOBILI NENO jednostavno društvo s ograničenom odgovornošću za trgovinu i ugostiteljstvo, OIB 60435260284, Cvijetna 37, 40320 Goričan zastupanog po punomoćniku Adrijana Kalanjoš</izvorni_sadrzaj>
    <derivirana_varijabla naziv="DomainObject.Predmet.ProtustrankaFormatedWithAdressOIB_1"> AUTOMOBILI NENO jednostavno društvo s ograničenom odgovornošću za trgovinu i ugostiteljstvo, OIB 60435260284, Cvijetna 37, 40320 Goričan zastupanog po punomoćniku Adrijana Kalanjoš</derivirana_varijabla>
  </DomainObject.Predmet.ProtustrankaFormatedWithAdressOIB>
  <DomainObject.Predmet.ProtustrankaWithAdress>
    <izvorni_sadrzaj>AUTOMOBILI NENO jednostavno društvo s ograničenom odgovornošću za trgovinu i ugostiteljstvo Cvijetna 37, 40320 Goričan</izvorni_sadrzaj>
    <derivirana_varijabla naziv="DomainObject.Predmet.ProtustrankaWithAdress_1">AUTOMOBILI NENO jednostavno društvo s ograničenom odgovornošću za trgovinu i ugostiteljstvo Cvijetna 37, 40320 Goričan</derivirana_varijabla>
  </DomainObject.Predmet.ProtustrankaWithAdress>
  <DomainObject.Predmet.ProtustrankaWithAdressOIB>
    <izvorni_sadrzaj>AUTOMOBILI NENO jednostavno društvo s ograničenom odgovornošću za trgovinu i ugostiteljstvo, OIB 60435260284, Cvijetna 37, 40320 Goričan</izvorni_sadrzaj>
    <derivirana_varijabla naziv="DomainObject.Predmet.ProtustrankaWithAdressOIB_1">AUTOMOBILI NENO jednostavno društvo s ograničenom odgovornošću za trgovinu i ugostiteljstvo, OIB 60435260284, Cvijetna 37, 40320 Goričan</derivirana_varijabla>
  </DomainObject.Predmet.ProtustrankaWithAdressOIB>
  <DomainObject.Predmet.ProtustrankaNazivFormated>
    <izvorni_sadrzaj>AUTOMOBILI NENO jednostavno društvo s ograničenom odgovornošću za trgovinu i ugostiteljstvo</izvorni_sadrzaj>
    <derivirana_varijabla naziv="DomainObject.Predmet.ProtustrankaNazivFormated_1">AUTOMOBILI NENO jednostavno društvo s ograničenom odgovornošću za trgovinu i ugostiteljstvo</derivirana_varijabla>
  </DomainObject.Predmet.ProtustrankaNazivFormated>
  <DomainObject.Predmet.ProtustrankaNazivFormatedOIB>
    <izvorni_sadrzaj>AUTOMOBILI NENO jednostavno društvo s ograničenom odgovornošću za trgovinu i ugostiteljstvo, OIB 60435260284</izvorni_sadrzaj>
    <derivirana_varijabla naziv="DomainObject.Predmet.ProtustrankaNazivFormatedOIB_1">AUTOMOBILI NENO jednostavno društvo s ograničenom odgovornošću za trgovinu i ugostiteljstvo, OIB 60435260284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AUTOMOBILI NENO jednostavno društvo s ograničenom odgovornošću za trgovinu i ugostiteljstvo zastupanog po punomoćniku Adrijana Kalanjoš</item>
    </izvorni_sadrzaj>
    <derivirana_varijabla naziv="DomainObject.Predmet.ProtuStrankaListFormated_1">
      <item>AUTOMOBILI NENO jednostavno društvo s ograničenom odgovornošću za trgovinu i ugostiteljstvo zastupanog po punomoćniku Adrijana Kalanjoš</item>
    </derivirana_varijabla>
  </DomainObject.Predmet.ProtuStrankaListFormated>
  <DomainObject.Predmet.ProtuStrankaListFormatedOIB>
    <izvorni_sadrzaj>
      <item>AUTOMOBILI NENO jednostavno društvo s ograničenom odgovornošću za trgovinu i ugostiteljstvo, OIB 60435260284 zastupanog po punomoćniku Adrijana Kalanjoš</item>
    </izvorni_sadrzaj>
    <derivirana_varijabla naziv="DomainObject.Predmet.ProtuStrankaListFormatedOIB_1">
      <item>AUTOMOBILI NENO jednostavno društvo s ograničenom odgovornošću za trgovinu i ugostiteljstvo, OIB 60435260284 zastupanog po punomoćniku Adrijana Kalanjoš</item>
    </derivirana_varijabla>
  </DomainObject.Predmet.ProtuStrankaListFormatedOIB>
  <DomainObject.Predmet.ProtuStrankaListFormatedWithAdress>
    <izvorni_sadrzaj>
      <item>AUTOMOBILI NENO jednostavno društvo s ograničenom odgovornošću za trgovinu i ugostiteljstvo, Cvijetna 37, 40320 Goričan zastupanog po punomoćniku Adrijana Kalanjoš</item>
    </izvorni_sadrzaj>
    <derivirana_varijabla naziv="DomainObject.Predmet.ProtuStrankaListFormatedWithAdress_1">
      <item>AUTOMOBILI NENO jednostavno društvo s ograničenom odgovornošću za trgovinu i ugostiteljstvo, Cvijetna 37, 40320 Goričan zastupanog po punomoćniku Adrijana Kalanjoš</item>
    </derivirana_varijabla>
  </DomainObject.Predmet.ProtuStrankaListFormatedWithAdress>
  <DomainObject.Predmet.ProtuStrankaListFormatedWithAdressOIB>
    <izvorni_sadrzaj>
      <item>AUTOMOBILI NENO jednostavno društvo s ograničenom odgovornošću za trgovinu i ugostiteljstvo, OIB 60435260284, Cvijetna 37, 40320 Goričan zastupanog po punomoćniku Adrijana Kalanjoš</item>
    </izvorni_sadrzaj>
    <derivirana_varijabla naziv="DomainObject.Predmet.ProtuStrankaListFormatedWithAdressOIB_1">
      <item>AUTOMOBILI NENO jednostavno društvo s ograničenom odgovornošću za trgovinu i ugostiteljstvo, OIB 60435260284, Cvijetna 37, 40320 Goričan zastupanog po punomoćniku Adrijana Kalanjoš</item>
    </derivirana_varijabla>
  </DomainObject.Predmet.ProtuStrankaListFormatedWithAdressOIB>
  <DomainObject.Predmet.ProtuStrankaListNazivFormated>
    <izvorni_sadrzaj>
      <item>AUTOMOBILI NENO jednostavno društvo s ograničenom odgovornošću za trgovinu i ugostiteljstvo</item>
    </izvorni_sadrzaj>
    <derivirana_varijabla naziv="DomainObject.Predmet.ProtuStrankaListNazivFormated_1">
      <item>AUTOMOBILI NENO jednostavno društvo s ograničenom odgovornošću za trgovinu i ugostiteljstvo</item>
    </derivirana_varijabla>
  </DomainObject.Predmet.ProtuStrankaListNazivFormated>
  <DomainObject.Predmet.ProtuStrankaListNazivFormatedOIB>
    <izvorni_sadrzaj>
      <item>AUTOMOBILI NENO jednostavno društvo s ograničenom odgovornošću za trgovinu i ugostiteljstvo, OIB 60435260284</item>
    </izvorni_sadrzaj>
    <derivirana_varijabla naziv="DomainObject.Predmet.ProtuStrankaListNazivFormatedOIB_1">
      <item>AUTOMOBILI NENO jednostavno društvo s ograničenom odgovornošću za trgovinu i ugostiteljstvo, OIB 60435260284</item>
    </derivirana_varijabla>
  </DomainObject.Predmet.ProtuStrankaListNazivFormatedOIB>
  <DomainObject.Predmet.OstaliListFormated>
    <izvorni_sadrzaj>
      <item>Adrijana Kalanjoš punomoćnica sudionika u postupku AUTOMOBILI NENO jednostavno društvo s ograničenom odgovornošću za trgovinu i ugostiteljstvo</item>
      <item>Policijska postaja Čakovec</item>
    </izvorni_sadrzaj>
    <derivirana_varijabla naziv="DomainObject.Predmet.OstaliListFormated_1">
      <item>Adrijana Kalanjoš punomoćnica sudionika u postupku AUTOMOBILI NENO jednostavno društvo s ograničenom odgovornošću za trgovinu i ugostiteljstvo</item>
      <item>Policijska postaja Čakovec</item>
    </derivirana_varijabla>
  </DomainObject.Predmet.OstaliListFormated>
  <DomainObject.Predmet.OstaliListFormatedOIB>
    <izvorni_sadrzaj>
      <item>Adrijana Kalanjoš, OIB 44993503219 punomoćnica sudionika u postupku AUTOMOBILI NENO jednostavno društvo s ograničenom odgovornošću za trgovinu i ugostiteljstvo</item>
      <item>Policijska postaja Čakovec</item>
    </izvorni_sadrzaj>
    <derivirana_varijabla naziv="DomainObject.Predmet.OstaliListFormatedOIB_1">
      <item>Adrijana Kalanjoš, OIB 44993503219 punomoćnica sudionika u postupku AUTOMOBILI NENO jednostavno društvo s ograničenom odgovornošću za trgovinu i ugostiteljstvo</item>
      <item>Policijska postaja Čakovec</item>
    </derivirana_varijabla>
  </DomainObject.Predmet.OstaliListFormatedOIB>
  <DomainObject.Predmet.OstaliListFormatedWithAdress>
    <izvorni_sadrzaj>
      <item>Adrijana Kalanjoš, Zrinskih 10, 40000 Kuršanec punomoćnica sudionika u postupku AUTOMOBILI NENO jednostavno društvo s ograničenom odgovornošću za trgovinu i ugostiteljstvo</item>
      <item>Policijska postaja Čakovec, Ulica Jakova Gotovca 7, 40000 Čakovec</item>
    </izvorni_sadrzaj>
    <derivirana_varijabla naziv="DomainObject.Predmet.OstaliListFormatedWithAdress_1">
      <item>Adrijana Kalanjoš, Zrinskih 10, 40000 Kuršanec punomoćnica sudionika u postupku AUTOMOBILI NENO jednostavno društvo s ograničenom odgovornošću za trgovinu i ugostiteljstvo</item>
      <item>Policijska postaja Čakovec, Ulica Jakova Gotovca 7, 40000 Čakovec</item>
    </derivirana_varijabla>
  </DomainObject.Predmet.OstaliListFormatedWithAdress>
  <DomainObject.Predmet.OstaliListFormatedWithAdressOIB>
    <izvorni_sadrzaj>
      <item>Adrijana Kalanjoš, OIB 44993503219, Zrinskih 10, 40000 Kuršanec punomoćnica sudionika u postupku AUTOMOBILI NENO jednostavno društvo s ograničenom odgovornošću za trgovinu i ugostiteljstvo</item>
      <item>Policijska postaja Čakovec, Ulica Jakova Gotovca 7, 40000 Čakovec</item>
    </izvorni_sadrzaj>
    <derivirana_varijabla naziv="DomainObject.Predmet.OstaliListFormatedWithAdressOIB_1">
      <item>Adrijana Kalanjoš, OIB 44993503219, Zrinskih 10, 40000 Kuršanec punomoćnica sudionika u postupku AUTOMOBILI NENO jednostavno društvo s ograničenom odgovornošću za trgovinu i ugostiteljstvo</item>
      <item>Policijska postaja Čakovec, Ulica Jakova Gotovca 7, 40000 Čakovec</item>
    </derivirana_varijabla>
  </DomainObject.Predmet.OstaliListFormatedWithAdressOIB>
  <DomainObject.Predmet.OstaliListNazivFormated>
    <izvorni_sadrzaj>
      <item>Adrijana Kalanjoš</item>
      <item>Policijska postaja Čakovec</item>
    </izvorni_sadrzaj>
    <derivirana_varijabla naziv="DomainObject.Predmet.OstaliListNazivFormated_1">
      <item>Adrijana Kalanjoš</item>
      <item>Policijska postaja Čakovec</item>
    </derivirana_varijabla>
  </DomainObject.Predmet.OstaliListNazivFormated>
  <DomainObject.Predmet.OstaliListNazivFormatedOIB>
    <izvorni_sadrzaj>
      <item>Adrijana Kalanjoš, OIB 44993503219</item>
      <item>Policijska postaja Čakovec</item>
    </izvorni_sadrzaj>
    <derivirana_varijabla naziv="DomainObject.Predmet.OstaliListNazivFormatedOIB_1">
      <item>Adrijana Kalanjoš, OIB 44993503219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2024.</izvorni_sadrzaj>
    <derivirana_varijabla naziv="DomainObject.Datum_1">12. travnja 2024.</derivirana_varijabla>
  </DomainObject.Datum>
  <DomainObject.PoslovniBrojDokumenta>
    <izvorni_sadrzaj>St-106/2024-9</izvorni_sadrzaj>
    <derivirana_varijabla naziv="DomainObject.PoslovniBrojDokumenta_1">St-106/2024-9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AUTOMOBILI NENO jednostavno društvo s ograničenom odgovornošću za trgovinu i ugostiteljstvo</izvorni_sadrzaj>
    <derivirana_varijabla naziv="DomainObject.Predmet.ProtustrankaIDrugi_1">AUTOMOBILI NENO jednostavno društvo s ograničenom odgovornošću za trgovinu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AUTOMOBILI NENO jednostavno društvo s ograničenom odgovornošću za trgovinu i ugostiteljstvo, OIB 60435260284, Cvijetna 37, 40320 Goričan</izvorni_sadrzaj>
    <derivirana_varijabla naziv="DomainObject.Predmet.ProtustrankaIDrugiAdressOIB_1">AUTOMOBILI NENO jednostavno društvo s ograničenom odgovornošću za trgovinu i ugostiteljstvo, OIB 60435260284, Cvijetna 37,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AUTOMOBILI NENO jednostavno društvo s ograničenom odgovornošću za trgovinu i ugostiteljstvo</item>
      <item>Financijska agencija</item>
      <item>Adrijana Kalanjoš</item>
      <item>Policijska postaja Čakovec</item>
    </izvorni_sadrzaj>
    <derivirana_varijabla naziv="DomainObject.Predmet.SudioniciListNaziv_1">
      <item>AUTOMOBILI NENO jednostavno društvo s ograničenom odgovornošću za trgovinu i ugostiteljstvo</item>
      <item>Financijska agencija</item>
      <item>Adrijana Kalanjoš</item>
      <item>Policijska postaja Čakovec</item>
    </derivirana_varijabla>
  </DomainObject.Predmet.SudioniciListNaziv>
  <DomainObject.Predmet.SudioniciListAdressOIB>
    <izvorni_sadrzaj>
      <item>AUTOMOBILI NENO jednostavno društvo s ograničenom odgovornošću za trgovinu i ugostiteljstvo, OIB 60435260284, Cvijetna 37,40320 Goričan</item>
      <item>Financijska agencija, OIB 85821130368, A.CESARCA 2,42000 Varaždin</item>
      <item>Adrijana Kalanjoš, OIB 44993503219, Zrinskih 10,40000 Kuršanec</item>
      <item>Policijska postaja Čakovec, Ulica Jakova Gotovca 7,40000 Čakovec</item>
    </izvorni_sadrzaj>
    <derivirana_varijabla naziv="DomainObject.Predmet.SudioniciListAdressOIB_1">
      <item>AUTOMOBILI NENO jednostavno društvo s ograničenom odgovornošću za trgovinu i ugostiteljstvo, OIB 60435260284, Cvijetna 37,40320 Goričan</item>
      <item>Financijska agencija, OIB 85821130368, A.CESARCA 2,42000 Varaždin</item>
      <item>Adrijana Kalanjoš, OIB 44993503219, Zrinskih 10,40000 Kuršanec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60435260284</item>
      <item>, OIB 85821130368</item>
      <item>, OIB 44993503219</item>
      <item>, OIB null</item>
    </izvorni_sadrzaj>
    <derivirana_varijabla naziv="DomainObject.Predmet.SudioniciListNazivOIB_1">
      <item>, OIB 60435260284</item>
      <item>, OIB 85821130368</item>
      <item>, OIB 44993503219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2024.</izvorni_sadrzaj>
    <derivirana_varijabla naziv="DomainObject.Predmet.DatumPocetkaProcesa_1">14.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0820D-EE45-4C6A-A24C-F5209C2CB1D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306</properties:Words>
  <properties:Characters>1656</properties:Characters>
  <properties:Lines>89</properties:Lines>
  <properties:Paragraphs>34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2024-03-19T12:52:00Z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2024-04-12T08:23:00Z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St-106/2024-9 / Zapisnik - Ročište radi rasprave o uvjetima za otvaranje steč. post. (St-106-24-9 Zapisnik od 12.4.24.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